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9897" w14:textId="0061502E" w:rsidR="00BA00AB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RUSSELL</w:t>
      </w:r>
      <w:r>
        <w:rPr>
          <w:rFonts w:ascii="Times New Roman" w:hAnsi="Times New Roman" w:cs="Times New Roman"/>
          <w:sz w:val="24"/>
          <w:szCs w:val="24"/>
        </w:rPr>
        <w:t xml:space="preserve">      (d.1445)</w:t>
      </w:r>
    </w:p>
    <w:p w14:paraId="304D960F" w14:textId="0693A76E" w:rsid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698AC947" w14:textId="0C5889FA" w:rsid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B205DA" w14:textId="3797415B" w:rsid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30CA3" w14:textId="201C0CFD" w:rsid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Aug.1445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6F2B194E" w14:textId="578C2266" w:rsid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36109000" w14:textId="34712DE3" w:rsid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A27CA" w14:textId="3BD577C7" w:rsid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60EFD4" w14:textId="61FAF1FA" w:rsidR="00E51E84" w:rsidRPr="00E51E84" w:rsidRDefault="00E51E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E51E84" w:rsidRPr="00E51E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6E9E6" w14:textId="77777777" w:rsidR="00E51E84" w:rsidRDefault="00E51E84" w:rsidP="009139A6">
      <w:r>
        <w:separator/>
      </w:r>
    </w:p>
  </w:endnote>
  <w:endnote w:type="continuationSeparator" w:id="0">
    <w:p w14:paraId="6E8FBB23" w14:textId="77777777" w:rsidR="00E51E84" w:rsidRDefault="00E51E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8DC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F12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CA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89492" w14:textId="77777777" w:rsidR="00E51E84" w:rsidRDefault="00E51E84" w:rsidP="009139A6">
      <w:r>
        <w:separator/>
      </w:r>
    </w:p>
  </w:footnote>
  <w:footnote w:type="continuationSeparator" w:id="0">
    <w:p w14:paraId="7A2B38C5" w14:textId="77777777" w:rsidR="00E51E84" w:rsidRDefault="00E51E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CBA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D5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40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8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1E8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420F"/>
  <w15:chartTrackingRefBased/>
  <w15:docId w15:val="{633D6E32-0BFE-449F-A39F-D142A4E3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2021-12-03T07:53:00Z</dcterms:created>
  <dcterms:modified xsi:type="dcterms:W3CDTF">2021-12-03T07:56:00Z</dcterms:modified>
</cp:coreProperties>
</file>